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30D67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MILLE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1D5DC6C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Wartling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Sussex. Yeoman.</w:t>
      </w:r>
    </w:p>
    <w:p w14:paraId="5475D0F5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6DE29E9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FAA07E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Mille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(q.v.) brought a plaint of waste against him.</w:t>
      </w:r>
    </w:p>
    <w:p w14:paraId="50EBDB3D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346885C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E9D2B1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449CA7" w14:textId="77777777" w:rsidR="00D04730" w:rsidRDefault="00D04730" w:rsidP="00D0473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7C80FB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8EB2E" w14:textId="77777777" w:rsidR="00D04730" w:rsidRDefault="00D04730" w:rsidP="009139A6">
      <w:r>
        <w:separator/>
      </w:r>
    </w:p>
  </w:endnote>
  <w:endnote w:type="continuationSeparator" w:id="0">
    <w:p w14:paraId="53736302" w14:textId="77777777" w:rsidR="00D04730" w:rsidRDefault="00D047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D6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46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F22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C538" w14:textId="77777777" w:rsidR="00D04730" w:rsidRDefault="00D04730" w:rsidP="009139A6">
      <w:r>
        <w:separator/>
      </w:r>
    </w:p>
  </w:footnote>
  <w:footnote w:type="continuationSeparator" w:id="0">
    <w:p w14:paraId="1C8FBD0E" w14:textId="77777777" w:rsidR="00D04730" w:rsidRDefault="00D047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BC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F7C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5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3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473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ABE6A"/>
  <w15:chartTrackingRefBased/>
  <w15:docId w15:val="{F8526915-E58C-4DA0-8822-61D601AE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47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2022-02-28T11:56:00Z</dcterms:created>
  <dcterms:modified xsi:type="dcterms:W3CDTF">2022-02-28T11:56:00Z</dcterms:modified>
</cp:coreProperties>
</file>